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46B" w:rsidRPr="00783D66" w:rsidRDefault="0097146B" w:rsidP="0097146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97146B" w:rsidRPr="00783D66" w:rsidRDefault="0097146B" w:rsidP="0097146B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>NELEGA CORNELIU</w:t>
      </w:r>
    </w:p>
    <w:p w:rsidR="0097146B" w:rsidRPr="00783D66" w:rsidRDefault="0097146B" w:rsidP="0097146B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I </w:t>
      </w:r>
      <w:r w:rsidRPr="00783D66">
        <w:rPr>
          <w:rFonts w:ascii="Arial Narrow" w:hAnsi="Arial Narrow"/>
          <w:b/>
          <w:sz w:val="24"/>
          <w:szCs w:val="24"/>
        </w:rPr>
        <w:t xml:space="preserve"> –</w:t>
      </w:r>
      <w:r>
        <w:rPr>
          <w:rFonts w:ascii="Arial Narrow" w:hAnsi="Arial Narrow"/>
          <w:b/>
          <w:sz w:val="24"/>
          <w:szCs w:val="24"/>
        </w:rPr>
        <w:t xml:space="preserve">26 </w:t>
      </w:r>
      <w:r w:rsidRPr="00783D66">
        <w:rPr>
          <w:rFonts w:ascii="Arial Narrow" w:hAnsi="Arial Narrow"/>
          <w:b/>
          <w:sz w:val="24"/>
          <w:szCs w:val="24"/>
        </w:rPr>
        <w:t xml:space="preserve"> ani</w:t>
      </w:r>
    </w:p>
    <w:p w:rsidR="0097146B" w:rsidRPr="00783D66" w:rsidRDefault="0097146B" w:rsidP="0097146B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:..</w:t>
      </w:r>
      <w:r>
        <w:rPr>
          <w:rFonts w:ascii="Arial Narrow" w:hAnsi="Arial Narrow"/>
          <w:b/>
          <w:sz w:val="24"/>
          <w:szCs w:val="24"/>
        </w:rPr>
        <w:t>CHIMIE</w:t>
      </w:r>
    </w:p>
    <w:p w:rsidR="0097146B" w:rsidRPr="00783D66" w:rsidRDefault="0097146B" w:rsidP="0097146B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str. </w:t>
      </w:r>
      <w:r>
        <w:rPr>
          <w:rFonts w:ascii="Arial Narrow" w:hAnsi="Arial Narrow"/>
          <w:b/>
          <w:sz w:val="24"/>
          <w:szCs w:val="24"/>
        </w:rPr>
        <w:t>Teilor nr.44</w:t>
      </w:r>
    </w:p>
    <w:p w:rsidR="0097146B" w:rsidRPr="00783D66" w:rsidRDefault="0097146B" w:rsidP="0097146B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97146B" w:rsidRPr="00783D66" w:rsidRDefault="0097146B" w:rsidP="0097146B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</w:t>
      </w:r>
      <w:r>
        <w:rPr>
          <w:rFonts w:ascii="Arial Narrow" w:hAnsi="Arial Narrow"/>
          <w:b/>
          <w:sz w:val="24"/>
          <w:szCs w:val="24"/>
          <w:lang w:val="fr-FR"/>
        </w:rPr>
        <w:t>TITULAR</w:t>
      </w:r>
    </w:p>
    <w:p w:rsidR="0097146B" w:rsidRPr="00783D66" w:rsidRDefault="0097146B" w:rsidP="0097146B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gramStart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proofErr w:type="gram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NU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97146B" w:rsidRPr="00783D66" w:rsidTr="00CF19C9">
        <w:tc>
          <w:tcPr>
            <w:tcW w:w="3904" w:type="dxa"/>
            <w:vMerge w:val="restart"/>
            <w:vAlign w:val="center"/>
          </w:tcPr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97146B" w:rsidRPr="00783D66" w:rsidRDefault="0097146B" w:rsidP="0097146B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0/an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97146B" w:rsidRPr="00783D66" w:rsidTr="00CF19C9">
        <w:tc>
          <w:tcPr>
            <w:tcW w:w="3904" w:type="dxa"/>
            <w:vMerge/>
          </w:tcPr>
          <w:p w:rsidR="0097146B" w:rsidRPr="00783D66" w:rsidRDefault="0097146B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97146B" w:rsidRPr="00783D66" w:rsidTr="00CF19C9">
        <w:tc>
          <w:tcPr>
            <w:tcW w:w="3904" w:type="dxa"/>
          </w:tcPr>
          <w:p w:rsidR="0097146B" w:rsidRPr="00783D66" w:rsidRDefault="0097146B" w:rsidP="00CF19C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97146B" w:rsidRPr="00783D66" w:rsidRDefault="0097146B" w:rsidP="0097146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Chimie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30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97146B" w:rsidRPr="00783D66" w:rsidRDefault="0097146B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</w:tr>
    </w:tbl>
    <w:p w:rsidR="0097146B" w:rsidRPr="00783D66" w:rsidRDefault="0097146B" w:rsidP="0097146B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Default="0097146B" w:rsidP="0097146B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AF3D6B" w:rsidRPr="00783D66" w:rsidRDefault="00AF3D6B" w:rsidP="0097146B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bookmarkEnd w:id="0"/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97146B" w:rsidRPr="00783D66" w:rsidRDefault="0097146B" w:rsidP="0097146B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97146B" w:rsidRPr="00783D66" w:rsidRDefault="0097146B" w:rsidP="0097146B"/>
    <w:p w:rsidR="0097146B" w:rsidRDefault="0097146B" w:rsidP="0097146B"/>
    <w:p w:rsidR="0097146B" w:rsidRDefault="0097146B" w:rsidP="0097146B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AF3D6B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AF3D6B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AF3D6B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AF3D6B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AF3D6B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AF3D6B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AF3D6B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AF3D6B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AF3D6B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6B"/>
    <w:rsid w:val="001C76BC"/>
    <w:rsid w:val="00850207"/>
    <w:rsid w:val="0097146B"/>
    <w:rsid w:val="00AF3D6B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53F5D-3CDD-49D6-A782-0135B23B8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971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7146B"/>
  </w:style>
  <w:style w:type="paragraph" w:styleId="Subsol">
    <w:name w:val="footer"/>
    <w:basedOn w:val="Normal"/>
    <w:link w:val="SubsolCaracter"/>
    <w:uiPriority w:val="99"/>
    <w:semiHidden/>
    <w:unhideWhenUsed/>
    <w:rsid w:val="00971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971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FC94ABED-4C2D-4F29-A4D6-2E6C88861ED5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4</TotalTime>
  <Pages>2</Pages>
  <Words>106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2</cp:revision>
  <dcterms:created xsi:type="dcterms:W3CDTF">2013-11-20T12:46:00Z</dcterms:created>
  <dcterms:modified xsi:type="dcterms:W3CDTF">2013-11-20T13:23:00Z</dcterms:modified>
</cp:coreProperties>
</file>